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A0" w:rsidRDefault="004928A0">
      <w:r>
        <w:rPr>
          <w:noProof/>
        </w:rPr>
      </w:r>
      <w:r w:rsidRPr="00B62F15">
        <w:rPr>
          <w:bCs/>
        </w:rPr>
        <w:pict>
          <v:group id="_x0000_s1026" editas="canvas" style="width:770.25pt;height:540pt;mso-position-horizontal-relative:char;mso-position-vertical-relative:line" coordorigin=",-1440" coordsize="15405,108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1440;width:15405;height:10800" o:preferrelative="f">
              <v:fill o:detectmouseclick="t"/>
              <v:path o:extrusionok="t" o:connecttype="none"/>
              <o:lock v:ext="edit" text="t"/>
            </v:shape>
            <v:group id="_x0000_s1028" style="position:absolute;top:-360;width:14925;height:9121" coordorigin=",17" coordsize="14925,9121">
              <v:rect id="_x0000_s1029" style="position:absolute;left:418;top:413;width:448;height:322;mso-wrap-style:none" filled="f" stroked="f">
                <v:textbox style="mso-next-textbox:#_x0000_s1029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</w:p>
                  </w:txbxContent>
                </v:textbox>
              </v:rect>
              <v:rect id="_x0000_s1030" style="position:absolute;left:9978;top:1514;width:1448;height:322;mso-wrap-style:none" filled="f" stroked="f">
                <v:textbox style="mso-next-textbox:#_x0000_s1030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Главным бухгалтером  </w:t>
                      </w:r>
                    </w:p>
                  </w:txbxContent>
                </v:textbox>
              </v:rect>
              <v:rect id="_x0000_s1031" style="position:absolute;left:9978;top:1889;width:1448;height:322;mso-wrap-style:none" filled="f" stroked="f">
                <v:textbox style="mso-next-textbox:#_x0000_s1031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 бухгалтером</w:t>
                      </w:r>
                    </w:p>
                  </w:txbxContent>
                </v:textbox>
              </v:rect>
              <v:rect id="_x0000_s1032" style="position:absolute;left:268;top:2833;width:376;height:362;mso-wrap-style:none" filled="f" stroked="f">
                <v:textbox style="mso-next-textbox:#_x0000_s1032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033" style="position:absolute;left:6840;top:2833;width:542;height:362;mso-wrap-style:none" filled="f" stroked="f">
                <v:textbox style="mso-next-textbox:#_x0000_s1033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4" style="position:absolute;left:10328;top:2833;width:740;height:362;mso-wrap-style:none" filled="f" stroked="f">
                <v:textbox style="mso-next-textbox:#_x0000_s1034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035" style="position:absolute;left:12650;top:2833;width:468;height:362;mso-wrap-style:none" filled="f" stroked="f">
                <v:textbox style="mso-next-textbox:#_x0000_s1035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036" style="position:absolute;left:14145;top:2833;width:542;height:362;mso-wrap-style:none" filled="f" stroked="f">
                <v:textbox style="mso-next-textbox:#_x0000_s1036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7" style="position:absolute;left:38;top:3042;width:1225;height:317;mso-wrap-style:none" filled="f" stroked="f">
                <v:textbox style="mso-next-textbox:#_x0000_s1037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38" style="position:absolute;left:9744;top:3453;width:2084;height:317;mso-wrap-style:none" filled="f" stroked="f">
                <v:textbox style="mso-next-textbox:#_x0000_s1038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39" style="position:absolute;left:10098;top:4011;width:1728;height:317;mso-wrap-style:none" filled="f" stroked="f">
                <v:textbox style="mso-next-textbox:#_x0000_s1039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0" style="position:absolute;left:9826;top:4216;width:2001;height:317;mso-wrap-style:none" filled="f" stroked="f">
                <v:textbox style="mso-next-textbox:#_x0000_s1040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1" style="position:absolute;left:9744;top:4653;width:2084;height:317;mso-wrap-style:none" filled="f" stroked="f">
                <v:textbox style="mso-next-textbox:#_x0000_s1041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42" style="position:absolute;left:10098;top:5172;width:1728;height:317;mso-wrap-style:none" filled="f" stroked="f">
                <v:textbox style="mso-next-textbox:#_x0000_s1042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3" style="position:absolute;left:9826;top:5416;width:2001;height:317;mso-wrap-style:none" filled="f" stroked="f">
                <v:textbox style="mso-next-textbox:#_x0000_s1043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4" style="position:absolute;left:38;top:5609;width:1282;height:317;mso-wrap-style:none" filled="f" stroked="f">
                <v:textbox style="mso-next-textbox:#_x0000_s1044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45" style="position:absolute;left:38;top:5801;width:1142;height:317;mso-wrap-style:none" filled="f" stroked="f">
                <v:textbox style="mso-next-textbox:#_x0000_s1045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46" style="position:absolute;left:38;top:6007;width:2004;height:317;mso-wrap-style:none" filled="f" stroked="f">
                <v:textbox style="mso-next-textbox:#_x0000_s1046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47" style="position:absolute;left:38;top:8177;width:7708;height:961;mso-wrap-style:none" filled="f" stroked="f">
                <v:textbox style="mso-next-textbox:#_x0000_s1047;mso-fit-shape-to-text:t" inset="0,0,0,0">
                  <w:txbxContent>
                    <w:p w:rsidR="004928A0" w:rsidRDefault="004928A0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4928A0" w:rsidRDefault="004928A0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4928A0" w:rsidRPr="008E4665" w:rsidRDefault="004928A0" w:rsidP="007647E4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</w:p>
                    <w:p w:rsidR="004928A0" w:rsidRDefault="004928A0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4928A0" w:rsidRPr="006D48E9" w:rsidRDefault="004928A0" w:rsidP="007647E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</w:p>
                  </w:txbxContent>
                </v:textbox>
              </v:rect>
              <v:rect id="_x0000_s1048" style="position:absolute;left:7800;top:8177;width:296;height:322;mso-wrap-style:none" filled="f" stroked="f">
                <v:textbox style="mso-next-textbox:#_x0000_s1048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52" style="position:absolute;left:38;top:6292;width:1820;height:317;mso-wrap-style:none" filled="f" stroked="f">
                <v:textbox style="mso-next-textbox:#_x0000_s1052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По данным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317;mso-wrap-style:none" filled="f" stroked="f">
                <v:textbox style="mso-next-textbox:#_x0000_s1053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 данным Организации2</w:t>
                      </w:r>
                    </w:p>
                  </w:txbxContent>
                </v:textbox>
              </v:rect>
              <v:rect id="_x0000_s1054" style="position:absolute;left:7800;top:5609;width:1282;height:317;mso-wrap-style:none" filled="f" stroked="f">
                <v:textbox style="mso-next-textbox:#_x0000_s1054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56" style="position:absolute;left:7800;top:5801;width:1142;height:317;mso-wrap-style:none" filled="f" stroked="f">
                <v:textbox style="mso-next-textbox:#_x0000_s1056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58" style="position:absolute;left:7800;top:6007;width:2004;height:317;mso-wrap-style:none" filled="f" stroked="f">
                <v:textbox style="mso-next-textbox:#_x0000_s1058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60" style="position:absolute;left:2594;top:5172;width:1728;height:317;mso-wrap-style:none" filled="f" stroked="f">
                <v:textbox style="mso-next-textbox:#_x0000_s1060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62" style="position:absolute;left:2323;top:5416;width:2001;height:317;mso-wrap-style:none" filled="f" stroked="f">
                <v:textbox style="mso-next-textbox:#_x0000_s1062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65" style="position:absolute;left:38;top:4405;width:726;height:317;mso-wrap-style:none" filled="f" stroked="f">
                <v:textbox style="mso-next-textbox:#_x0000_s1065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066" style="position:absolute;left:2241;top:4653;width:2084;height:317;mso-wrap-style:none" filled="f" stroked="f">
                <v:textbox style="mso-next-textbox:#_x0000_s1066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70" style="position:absolute;left:7800;top:6957;width:1148;height:317;mso-wrap-style:none" filled="f" stroked="f">
                <v:textbox style="mso-next-textbox:#_x0000_s1070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 Организации2</w:t>
                      </w:r>
                    </w:p>
                  </w:txbxContent>
                </v:textbox>
              </v:rect>
              <v:rect id="_x0000_s1071" style="position:absolute;left:38;top:7162;width:1784;height:317;mso-wrap-style:none" filled="f" stroked="f">
                <v:textbox style="mso-next-textbox:#_x0000_s1071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2" style="position:absolute;left:7800;top:7162;width:1784;height:317;mso-wrap-style:none" filled="f" stroked="f">
                <v:textbox style="mso-next-textbox:#_x0000_s1072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3" style="position:absolute;left:7800;top:6491;width:6968;height:317;mso-wrap-style:none" filled="f" stroked="f">
                <v:textbox style="mso-next-textbox:#_x0000_s1073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4" style="position:absolute;left:7800;top:6667;width:685;height:317;mso-wrap-style:none" filled="f" stroked="f">
                <v:textbox style="mso-next-textbox:#_x0000_s1074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5" style="position:absolute;left:38;top:6491;width:6816;height:317;mso-wrap-style:none" filled="f" stroked="f">
                <v:textbox style="mso-next-textbox:#_x0000_s1075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Организации2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317;mso-wrap-style:none" filled="f" stroked="f">
                <v:textbox style="mso-next-textbox:#_x0000_s1076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7" style="position:absolute;left:11883;top:7353;width:1885;height:322;mso-wrap-style:none" filled="f" stroked="f">
                <v:textbox style="mso-next-textbox:#_x0000_s1077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322;mso-wrap-style:none" filled="f" stroked="f">
                <v:textbox style="mso-next-textbox:#_x0000_s1078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322;mso-wrap-style:none" filled="f" stroked="f">
                <v:textbox style="mso-next-textbox:#_x0000_s1079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317;mso-wrap-style:none" filled="f" stroked="f">
                <v:textbox style="mso-next-textbox:#_x0000_s1080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1" style="position:absolute;left:38;top:7672;width:1257;height:317;mso-wrap-style:none" filled="f" stroked="f">
                <v:textbox style="mso-next-textbox:#_x0000_s1081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2" style="position:absolute;left:5588;top:7860;width:1455;height:322;mso-wrap-style:none" filled="f" stroked="f">
                <v:textbox style="mso-next-textbox:#_x0000_s1082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317;mso-wrap-style:none" filled="f" stroked="f">
                <v:textbox style="mso-next-textbox:#_x0000_s1083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85" style="position:absolute;left:2323;top:4216;width:2001;height:317;mso-wrap-style:none" filled="f" stroked="f">
                <v:textbox style="mso-next-textbox:#_x0000_s1085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87" style="position:absolute;left:38;top:6957;width:1262;height:317;mso-wrap-style:none" filled="f" stroked="f">
                <v:textbox style="mso-next-textbox:#_x0000_s1087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От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098" style="position:absolute;left:7800;top:3042;width:1225;height:317;mso-wrap-style:none" filled="f" stroked="f">
                <v:textbox style="mso-next-textbox:#_x0000_s1098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99" style="position:absolute;left:38;top:3231;width:699;height:317;mso-wrap-style:none" filled="f" stroked="f">
                <v:textbox style="mso-next-textbox:#_x0000_s1099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100" style="position:absolute;left:2241;top:3453;width:2084;height:317;mso-wrap-style:none" filled="f" stroked="f">
                <v:textbox style="mso-next-textbox:#_x0000_s1100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02" style="position:absolute;left:42;top:2591;width:937;height:414;mso-wrap-style:none" filled="f" stroked="f">
                <v:textbox style="mso-next-textbox:#_x0000_s1102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3" style="position:absolute;left:993;top:2591;width:1359;height:414;mso-wrap-style:none" filled="f" stroked="f">
                <v:textbox style="mso-next-textbox:#_x0000_s1103;mso-fit-shape-to-text:t" inset="0,0,0,0">
                  <w:txbxContent>
                    <w:p w:rsidR="004928A0" w:rsidRPr="003F1842" w:rsidRDefault="004928A0" w:rsidP="007647E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ОАО «НИАЭП»</w:t>
                      </w:r>
                    </w:p>
                  </w:txbxContent>
                </v:textbox>
              </v:rect>
              <v:rect id="_x0000_s1104" style="position:absolute;left:3174;top:2591;width:444;height:414;mso-wrap-style:none" filled="f" stroked="f">
                <v:textbox style="mso-next-textbox:#_x0000_s1104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5" style="position:absolute;left:7804;top:2591;width:937;height:414;mso-wrap-style:none" filled="f" stroked="f">
                <v:textbox style="mso-next-textbox:#_x0000_s1105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6" style="position:absolute;left:8755;top:2591;width:1212;height:414;mso-wrap-style:none" filled="f" stroked="f">
                <v:textbox style="mso-next-textbox:#_x0000_s1106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414;mso-wrap-style:none" filled="f" stroked="f">
                <v:textbox style="mso-next-textbox:#_x0000_s1107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8" style="position:absolute;left:2256;top:2824;width:740;height:362;mso-wrap-style:none" filled="f" stroked="f">
                <v:textbox style="mso-next-textbox:#_x0000_s1108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109" style="position:absolute;left:5168;top:2824;width:468;height:362;mso-wrap-style:none" filled="f" stroked="f">
                <v:textbox style="mso-next-textbox:#_x0000_s1109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110" style="position:absolute;left:8471;top:2824;width:376;height:362;mso-wrap-style:none" filled="f" stroked="f">
                <v:textbox style="mso-next-textbox:#_x0000_s1110;mso-fit-shape-to-text:t" inset="0,0,0,0">
                  <w:txbxContent>
                    <w:p w:rsidR="004928A0" w:rsidRDefault="004928A0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17" style="position:absolute;left:3383;top:2105;width:1767;height:276;mso-wrap-style:none" filled="f" stroked="f">
                <v:textbox style="mso-next-textbox:#_x0000_s1117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18" style="position:absolute;left:6882;top:2105;width:2190;height:276;mso-wrap-style:none" filled="f" stroked="f">
                <v:textbox style="mso-next-textbox:#_x0000_s1118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276;mso-wrap-style:none" filled="f" stroked="f">
                <v:textbox style="mso-next-textbox:#_x0000_s1119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322;mso-wrap-style:none" filled="f" stroked="f">
                <v:textbox style="mso-next-textbox:#_x0000_s1120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за  </w:t>
                      </w:r>
                    </w:p>
                  </w:txbxContent>
                </v:textbox>
              </v:rect>
              <v:rect id="_x0000_s1121" style="position:absolute;left:4010;top:2279;width:1146;height:322;mso-wrap-style:none" filled="f" stroked="f">
                <v:textbox style="mso-next-textbox:#_x0000_s1121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(указать период)</w:t>
                      </w:r>
                    </w:p>
                  </w:txbxContent>
                </v:textbox>
              </v:rect>
              <v:rect id="_x0000_s1122" style="position:absolute;left:5176;top:2281;width:2406;height:322;mso-wrap-style:none" filled="f" stroked="f">
                <v:textbox style="mso-next-textbox:#_x0000_s1122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276;mso-wrap-style:none" filled="f" stroked="f">
                <v:textbox style="mso-next-textbox:#_x0000_s1123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24" style="position:absolute;left:6882;top:1730;width:2190;height:276;mso-wrap-style:none" filled="f" stroked="f">
                <v:textbox style="mso-next-textbox:#_x0000_s1124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276;mso-wrap-style:none" filled="f" stroked="f">
                <v:textbox style="mso-next-textbox:#_x0000_s1125;mso-fit-shape-to-text:t" inset="0,0,0,0">
                  <w:txbxContent>
                    <w:p w:rsidR="004928A0" w:rsidRDefault="004928A0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322;mso-wrap-style:none" filled="f" stroked="f">
                <v:textbox style="mso-next-textbox:#_x0000_s1126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 одной стороны, и Руководителем</w:t>
                      </w:r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0" style="position:absolute;left:38;top:1531;width:1444;height:322;mso-wrap-style:none" filled="f" stroked="f">
                <v:textbox style="mso-next-textbox:#_x0000_s1130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Нами, Руководителем</w:t>
                      </w:r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3" style="position:absolute;left:12889;top:1531;width:78;height:322;mso-wrap-style:none" filled="f" stroked="f">
                <v:textbox style="mso-next-textbox:#_x0000_s1133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6" style="position:absolute;left:7085;top:1231;width:897;height:322;mso-wrap-style:none" filled="f" stroked="f">
                <v:textbox style="mso-next-textbox:#_x0000_s1136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(квартал, год)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1" style="position:absolute;left:5668;top:983;width:742;height:322;mso-wrap-style:none" filled="f" stroked="f">
                <v:textbox style="mso-next-textbox:#_x0000_s1141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 период: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4" style="position:absolute;left:3439;top:614;width:1767;height:276;mso-wrap-style:none" filled="f" stroked="f">
                <v:textbox style="mso-next-textbox:#_x0000_s1144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6" style="position:absolute;left:11333;top:614;width:1767;height:276;mso-wrap-style:none" filled="f" stroked="f">
                <v:textbox style="mso-next-textbox:#_x0000_s1146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51" style="position:absolute;left:3378;top:413;width:1017;height:322;mso-wrap-style:none" filled="f" stroked="f">
                <v:textbox style="mso-next-textbox:#_x0000_s1151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4928A0" w:rsidRDefault="004928A0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4928A0" w:rsidRDefault="004928A0" w:rsidP="007647E4"/>
                  </w:txbxContent>
                </v:textbox>
              </v:rect>
              <v:rect id="_x0000_s1154" style="position:absolute;left:6263;top:17;width:2210;height:759;mso-wrap-style:none" filled="f" stroked="f">
                <v:textbox style="mso-next-textbox:#_x0000_s1154;mso-fit-shape-to-text:t" inset="0,0,0,0">
                  <w:txbxContent>
                    <w:p w:rsidR="004928A0" w:rsidRDefault="004928A0" w:rsidP="007647E4">
                      <w:pPr>
                        <w:rPr>
                          <w:sz w:val="22"/>
                          <w:szCs w:val="22"/>
                        </w:rPr>
                      </w:pPr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</w:p>
                    <w:p w:rsidR="004928A0" w:rsidRDefault="004928A0" w:rsidP="00AB32F5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ФОРМА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0,3960" to="14908,3961" strokeweight="0"/>
            <v:rect id="_x0000_s1238" style="position:absolute;top:3960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0,4500" to="14908,4501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top:5220;width:14908;height:16" fillcolor="black" stroked="f"/>
            <v:line id="_x0000_s1251" style="position:absolute" from="17,5353" to="14925,5354" strokeweight="0"/>
            <v:rect id="_x0000_s1252" style="position:absolute;top:5400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line id="_x0000_s1258" style="position:absolute" from="7771,7529" to="11856,7530" strokeweight="0"/>
            <v:rect id="_x0000_s1259" style="position:absolute;left:7771;top:7529;width:4085;height:17" fillcolor="black" stroked="f"/>
            <v:line id="_x0000_s1260" style="position:absolute" from="7771,8039" to="11856,8040" strokeweight="0"/>
            <v:rect id="_x0000_s1261" style="position:absolute;left:7771;top:8039;width:4085;height:16" fillcolor="black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2" type="#_x0000_t202" style="position:absolute;left:9100;top:-1440;width:5320;height:1440" stroked="f">
              <v:textbox>
                <w:txbxContent>
                  <w:p w:rsidR="004928A0" w:rsidRPr="00AD4F2D" w:rsidRDefault="004928A0" w:rsidP="00710D86">
                    <w:pPr>
                      <w:tabs>
                        <w:tab w:val="left" w:pos="6480"/>
                      </w:tabs>
                      <w:jc w:val="both"/>
                      <w:rPr>
                        <w:sz w:val="18"/>
                        <w:szCs w:val="18"/>
                      </w:rPr>
                    </w:pPr>
                    <w:r w:rsidRPr="00AD4F2D">
                      <w:rPr>
                        <w:sz w:val="18"/>
                        <w:szCs w:val="18"/>
                      </w:rPr>
                      <w:t xml:space="preserve">Приложение № </w:t>
                    </w:r>
                    <w:r>
                      <w:rPr>
                        <w:sz w:val="18"/>
                        <w:szCs w:val="18"/>
                      </w:rPr>
                      <w:t>8</w:t>
                    </w:r>
                    <w:r w:rsidRPr="00AD4F2D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:rsidR="004928A0" w:rsidRDefault="004928A0" w:rsidP="00710D86">
                    <w:pPr>
                      <w:tabs>
                        <w:tab w:val="left" w:pos="6480"/>
                      </w:tabs>
                      <w:jc w:val="both"/>
                      <w:rPr>
                        <w:sz w:val="18"/>
                        <w:szCs w:val="18"/>
                      </w:rPr>
                    </w:pPr>
                    <w:r w:rsidRPr="00AD4F2D">
                      <w:rPr>
                        <w:sz w:val="18"/>
                        <w:szCs w:val="18"/>
                      </w:rPr>
                      <w:t>к Договору от «___» __________ ______ г.</w:t>
                    </w:r>
                  </w:p>
                  <w:p w:rsidR="004928A0" w:rsidRDefault="004928A0" w:rsidP="001515E6">
                    <w:pPr>
                      <w:tabs>
                        <w:tab w:val="left" w:pos="6480"/>
                      </w:tabs>
                      <w:jc w:val="both"/>
                    </w:pPr>
                    <w:r>
                      <w:rPr>
                        <w:sz w:val="18"/>
                        <w:szCs w:val="18"/>
                      </w:rPr>
                      <w:t>№ _____________________________________________________</w:t>
                    </w:r>
                  </w:p>
                </w:txbxContent>
              </v:textbox>
            </v:shape>
            <v:shape id="_x0000_s1263" type="#_x0000_t202" style="position:absolute;left:8400;top:8280;width:6020;height:1080" stroked="f">
              <v:textbox>
                <w:txbxContent>
                  <w:p w:rsidR="004928A0" w:rsidRDefault="004928A0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          </w:t>
                    </w:r>
                    <w:r w:rsidRPr="0060666E">
                      <w:rPr>
                        <w:sz w:val="22"/>
                        <w:szCs w:val="22"/>
                      </w:rPr>
                      <w:t>От Покупателя:                           От Поставщика:</w:t>
                    </w:r>
                  </w:p>
                  <w:p w:rsidR="004928A0" w:rsidRDefault="004928A0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________________________           ______________________</w:t>
                    </w:r>
                  </w:p>
                  <w:p w:rsidR="004928A0" w:rsidRPr="0060666E" w:rsidRDefault="004928A0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______________/_________/           ____________/_________/</w:t>
                    </w:r>
                  </w:p>
                </w:txbxContent>
              </v:textbox>
            </v:shape>
            <w10:anchorlock/>
          </v:group>
        </w:pict>
      </w:r>
    </w:p>
    <w:sectPr w:rsidR="004928A0" w:rsidSect="007647E4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8A0" w:rsidRDefault="004928A0" w:rsidP="007970DF">
      <w:r>
        <w:separator/>
      </w:r>
    </w:p>
  </w:endnote>
  <w:endnote w:type="continuationSeparator" w:id="0">
    <w:p w:rsidR="004928A0" w:rsidRDefault="004928A0" w:rsidP="0079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8A0" w:rsidRDefault="004928A0" w:rsidP="007970DF">
      <w:r>
        <w:separator/>
      </w:r>
    </w:p>
  </w:footnote>
  <w:footnote w:type="continuationSeparator" w:id="0">
    <w:p w:rsidR="004928A0" w:rsidRDefault="004928A0" w:rsidP="007970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7E4"/>
    <w:rsid w:val="00000B26"/>
    <w:rsid w:val="00004CAC"/>
    <w:rsid w:val="00004F78"/>
    <w:rsid w:val="00006309"/>
    <w:rsid w:val="000065B6"/>
    <w:rsid w:val="000121AD"/>
    <w:rsid w:val="00012D1E"/>
    <w:rsid w:val="00013049"/>
    <w:rsid w:val="00016CF5"/>
    <w:rsid w:val="000225C1"/>
    <w:rsid w:val="00023E94"/>
    <w:rsid w:val="000259FB"/>
    <w:rsid w:val="000334F6"/>
    <w:rsid w:val="00033986"/>
    <w:rsid w:val="0003476F"/>
    <w:rsid w:val="00036574"/>
    <w:rsid w:val="00036B8F"/>
    <w:rsid w:val="0004080E"/>
    <w:rsid w:val="0004144B"/>
    <w:rsid w:val="000530D9"/>
    <w:rsid w:val="0005605D"/>
    <w:rsid w:val="0005679F"/>
    <w:rsid w:val="000611A8"/>
    <w:rsid w:val="00066270"/>
    <w:rsid w:val="0006776B"/>
    <w:rsid w:val="000677EC"/>
    <w:rsid w:val="00074890"/>
    <w:rsid w:val="0007793F"/>
    <w:rsid w:val="000827F1"/>
    <w:rsid w:val="00090FEC"/>
    <w:rsid w:val="00092929"/>
    <w:rsid w:val="00093C3B"/>
    <w:rsid w:val="00093F4F"/>
    <w:rsid w:val="000A08F1"/>
    <w:rsid w:val="000A144D"/>
    <w:rsid w:val="000A5494"/>
    <w:rsid w:val="000B6562"/>
    <w:rsid w:val="000B78F6"/>
    <w:rsid w:val="000C0455"/>
    <w:rsid w:val="000C0922"/>
    <w:rsid w:val="000C092E"/>
    <w:rsid w:val="000C1A43"/>
    <w:rsid w:val="000C278E"/>
    <w:rsid w:val="000C77EC"/>
    <w:rsid w:val="000D7B2E"/>
    <w:rsid w:val="000E06DE"/>
    <w:rsid w:val="000E1696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A64"/>
    <w:rsid w:val="00126747"/>
    <w:rsid w:val="00130588"/>
    <w:rsid w:val="00142F01"/>
    <w:rsid w:val="00147228"/>
    <w:rsid w:val="001515E6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A5A30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20DA8"/>
    <w:rsid w:val="00220F86"/>
    <w:rsid w:val="0022451E"/>
    <w:rsid w:val="00226C75"/>
    <w:rsid w:val="002301B4"/>
    <w:rsid w:val="002303B4"/>
    <w:rsid w:val="00233824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339B"/>
    <w:rsid w:val="00276AE9"/>
    <w:rsid w:val="00282E6E"/>
    <w:rsid w:val="00284872"/>
    <w:rsid w:val="00286077"/>
    <w:rsid w:val="002913A7"/>
    <w:rsid w:val="00291878"/>
    <w:rsid w:val="00296929"/>
    <w:rsid w:val="002B2CEE"/>
    <w:rsid w:val="002B4235"/>
    <w:rsid w:val="002B5F54"/>
    <w:rsid w:val="002C6E44"/>
    <w:rsid w:val="002D1CEF"/>
    <w:rsid w:val="002D20FA"/>
    <w:rsid w:val="002D41E9"/>
    <w:rsid w:val="002D5AB9"/>
    <w:rsid w:val="002E0BA0"/>
    <w:rsid w:val="002E6ADE"/>
    <w:rsid w:val="00312225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272E"/>
    <w:rsid w:val="00381055"/>
    <w:rsid w:val="00381F75"/>
    <w:rsid w:val="003911CA"/>
    <w:rsid w:val="00397B71"/>
    <w:rsid w:val="003A1952"/>
    <w:rsid w:val="003A2A25"/>
    <w:rsid w:val="003A7092"/>
    <w:rsid w:val="003B6503"/>
    <w:rsid w:val="003C680C"/>
    <w:rsid w:val="003D1E00"/>
    <w:rsid w:val="003D3DDA"/>
    <w:rsid w:val="003E7719"/>
    <w:rsid w:val="003F01EF"/>
    <w:rsid w:val="003F1842"/>
    <w:rsid w:val="003F2EEF"/>
    <w:rsid w:val="003F335E"/>
    <w:rsid w:val="00405326"/>
    <w:rsid w:val="00410490"/>
    <w:rsid w:val="004142A5"/>
    <w:rsid w:val="0041564E"/>
    <w:rsid w:val="004176AE"/>
    <w:rsid w:val="00432688"/>
    <w:rsid w:val="00433CEE"/>
    <w:rsid w:val="00433FD5"/>
    <w:rsid w:val="004365A1"/>
    <w:rsid w:val="00445E25"/>
    <w:rsid w:val="004474F0"/>
    <w:rsid w:val="004574F0"/>
    <w:rsid w:val="00461424"/>
    <w:rsid w:val="00471277"/>
    <w:rsid w:val="00481C52"/>
    <w:rsid w:val="00484F0A"/>
    <w:rsid w:val="004928A0"/>
    <w:rsid w:val="00492AE6"/>
    <w:rsid w:val="00496300"/>
    <w:rsid w:val="00496A2A"/>
    <w:rsid w:val="004A1368"/>
    <w:rsid w:val="004A153B"/>
    <w:rsid w:val="004A578F"/>
    <w:rsid w:val="004B117A"/>
    <w:rsid w:val="004B61B1"/>
    <w:rsid w:val="004C2A78"/>
    <w:rsid w:val="004C4997"/>
    <w:rsid w:val="004C5278"/>
    <w:rsid w:val="004C57E9"/>
    <w:rsid w:val="004C5D3E"/>
    <w:rsid w:val="004C655A"/>
    <w:rsid w:val="004D2B65"/>
    <w:rsid w:val="004D2E04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6EE3"/>
    <w:rsid w:val="005308D7"/>
    <w:rsid w:val="0053275D"/>
    <w:rsid w:val="00532D0D"/>
    <w:rsid w:val="00534485"/>
    <w:rsid w:val="005431C6"/>
    <w:rsid w:val="005469D9"/>
    <w:rsid w:val="00546E0D"/>
    <w:rsid w:val="00551AF3"/>
    <w:rsid w:val="00554E3A"/>
    <w:rsid w:val="00555925"/>
    <w:rsid w:val="00560F59"/>
    <w:rsid w:val="00567D9C"/>
    <w:rsid w:val="00570A01"/>
    <w:rsid w:val="00570B81"/>
    <w:rsid w:val="00572592"/>
    <w:rsid w:val="00583FD5"/>
    <w:rsid w:val="00594B9B"/>
    <w:rsid w:val="005A22A2"/>
    <w:rsid w:val="005A4F5F"/>
    <w:rsid w:val="005A5ED7"/>
    <w:rsid w:val="005B2C81"/>
    <w:rsid w:val="005B4AF9"/>
    <w:rsid w:val="005B69E8"/>
    <w:rsid w:val="005C7A4E"/>
    <w:rsid w:val="005D3334"/>
    <w:rsid w:val="005D7408"/>
    <w:rsid w:val="005E2C8B"/>
    <w:rsid w:val="005E5657"/>
    <w:rsid w:val="005F396C"/>
    <w:rsid w:val="005F5544"/>
    <w:rsid w:val="00603CC3"/>
    <w:rsid w:val="0060666E"/>
    <w:rsid w:val="00613033"/>
    <w:rsid w:val="006205BC"/>
    <w:rsid w:val="00620841"/>
    <w:rsid w:val="00623230"/>
    <w:rsid w:val="006259D6"/>
    <w:rsid w:val="00635139"/>
    <w:rsid w:val="00636231"/>
    <w:rsid w:val="006413DB"/>
    <w:rsid w:val="00643672"/>
    <w:rsid w:val="006517E0"/>
    <w:rsid w:val="006519FE"/>
    <w:rsid w:val="00651CC1"/>
    <w:rsid w:val="0065463C"/>
    <w:rsid w:val="00655179"/>
    <w:rsid w:val="0065640E"/>
    <w:rsid w:val="00657B70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B5629"/>
    <w:rsid w:val="006B7A5E"/>
    <w:rsid w:val="006C155C"/>
    <w:rsid w:val="006D48E9"/>
    <w:rsid w:val="006D6C7F"/>
    <w:rsid w:val="006E0C07"/>
    <w:rsid w:val="006E39D4"/>
    <w:rsid w:val="006E3E1D"/>
    <w:rsid w:val="006E5A94"/>
    <w:rsid w:val="006E70BA"/>
    <w:rsid w:val="006F4B0B"/>
    <w:rsid w:val="006F6E5A"/>
    <w:rsid w:val="00702E7F"/>
    <w:rsid w:val="007041E0"/>
    <w:rsid w:val="007047CF"/>
    <w:rsid w:val="007075D4"/>
    <w:rsid w:val="00710BB4"/>
    <w:rsid w:val="00710D86"/>
    <w:rsid w:val="00710E19"/>
    <w:rsid w:val="00713D3A"/>
    <w:rsid w:val="00716A18"/>
    <w:rsid w:val="00720356"/>
    <w:rsid w:val="00724224"/>
    <w:rsid w:val="00724304"/>
    <w:rsid w:val="00724F8B"/>
    <w:rsid w:val="00726C0F"/>
    <w:rsid w:val="00727826"/>
    <w:rsid w:val="00731008"/>
    <w:rsid w:val="00733377"/>
    <w:rsid w:val="00736FF3"/>
    <w:rsid w:val="00737D07"/>
    <w:rsid w:val="00740CE7"/>
    <w:rsid w:val="00743141"/>
    <w:rsid w:val="007476CA"/>
    <w:rsid w:val="00753BFC"/>
    <w:rsid w:val="0076151E"/>
    <w:rsid w:val="007640F9"/>
    <w:rsid w:val="007647E4"/>
    <w:rsid w:val="00775CE8"/>
    <w:rsid w:val="00781475"/>
    <w:rsid w:val="0079313C"/>
    <w:rsid w:val="00793C70"/>
    <w:rsid w:val="007970DF"/>
    <w:rsid w:val="007B03CB"/>
    <w:rsid w:val="007D0443"/>
    <w:rsid w:val="007D1C03"/>
    <w:rsid w:val="007D2654"/>
    <w:rsid w:val="007D5466"/>
    <w:rsid w:val="007E1666"/>
    <w:rsid w:val="007E3EBF"/>
    <w:rsid w:val="007E494C"/>
    <w:rsid w:val="007E4FC4"/>
    <w:rsid w:val="007F60DB"/>
    <w:rsid w:val="008006C0"/>
    <w:rsid w:val="00801081"/>
    <w:rsid w:val="00801140"/>
    <w:rsid w:val="00806CAC"/>
    <w:rsid w:val="008079AE"/>
    <w:rsid w:val="00807C88"/>
    <w:rsid w:val="008132AA"/>
    <w:rsid w:val="0081645B"/>
    <w:rsid w:val="008223E5"/>
    <w:rsid w:val="00823F0F"/>
    <w:rsid w:val="008337F1"/>
    <w:rsid w:val="0084120C"/>
    <w:rsid w:val="00842BE5"/>
    <w:rsid w:val="0084379C"/>
    <w:rsid w:val="00843FF9"/>
    <w:rsid w:val="00844967"/>
    <w:rsid w:val="00844B1A"/>
    <w:rsid w:val="008502FC"/>
    <w:rsid w:val="00852146"/>
    <w:rsid w:val="00854A14"/>
    <w:rsid w:val="00857F1C"/>
    <w:rsid w:val="00864949"/>
    <w:rsid w:val="00867CC9"/>
    <w:rsid w:val="00870413"/>
    <w:rsid w:val="00874265"/>
    <w:rsid w:val="00874DA7"/>
    <w:rsid w:val="00890B17"/>
    <w:rsid w:val="00892401"/>
    <w:rsid w:val="00897E76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8E4665"/>
    <w:rsid w:val="00901F14"/>
    <w:rsid w:val="00902DD0"/>
    <w:rsid w:val="0092576A"/>
    <w:rsid w:val="009260F2"/>
    <w:rsid w:val="00933FEF"/>
    <w:rsid w:val="00934B78"/>
    <w:rsid w:val="00936FF6"/>
    <w:rsid w:val="00942527"/>
    <w:rsid w:val="009479C1"/>
    <w:rsid w:val="00953D9B"/>
    <w:rsid w:val="0095677D"/>
    <w:rsid w:val="009571FE"/>
    <w:rsid w:val="00966CAB"/>
    <w:rsid w:val="00970A32"/>
    <w:rsid w:val="0097423D"/>
    <w:rsid w:val="00976143"/>
    <w:rsid w:val="0098142B"/>
    <w:rsid w:val="00981E43"/>
    <w:rsid w:val="00986475"/>
    <w:rsid w:val="0099214A"/>
    <w:rsid w:val="009969D4"/>
    <w:rsid w:val="009A0804"/>
    <w:rsid w:val="009B15AB"/>
    <w:rsid w:val="009B3297"/>
    <w:rsid w:val="009B5BBE"/>
    <w:rsid w:val="009C3BE7"/>
    <w:rsid w:val="009C6B0A"/>
    <w:rsid w:val="009D0880"/>
    <w:rsid w:val="009D0B22"/>
    <w:rsid w:val="009D44A5"/>
    <w:rsid w:val="009E1CF2"/>
    <w:rsid w:val="009E2F1A"/>
    <w:rsid w:val="009E6518"/>
    <w:rsid w:val="009E680B"/>
    <w:rsid w:val="009E7491"/>
    <w:rsid w:val="009F2BCA"/>
    <w:rsid w:val="009F5581"/>
    <w:rsid w:val="00A012C6"/>
    <w:rsid w:val="00A118BF"/>
    <w:rsid w:val="00A23B1D"/>
    <w:rsid w:val="00A348DA"/>
    <w:rsid w:val="00A37E3C"/>
    <w:rsid w:val="00A41478"/>
    <w:rsid w:val="00A43180"/>
    <w:rsid w:val="00A54209"/>
    <w:rsid w:val="00A55864"/>
    <w:rsid w:val="00A56E53"/>
    <w:rsid w:val="00A613CE"/>
    <w:rsid w:val="00A70ACD"/>
    <w:rsid w:val="00A744EC"/>
    <w:rsid w:val="00A868A5"/>
    <w:rsid w:val="00A91D6E"/>
    <w:rsid w:val="00A92B5D"/>
    <w:rsid w:val="00A93BBA"/>
    <w:rsid w:val="00AA1D36"/>
    <w:rsid w:val="00AB32F5"/>
    <w:rsid w:val="00AB5AFD"/>
    <w:rsid w:val="00AB6194"/>
    <w:rsid w:val="00AB6F63"/>
    <w:rsid w:val="00AC083B"/>
    <w:rsid w:val="00AC6927"/>
    <w:rsid w:val="00AD4F2D"/>
    <w:rsid w:val="00AE1B94"/>
    <w:rsid w:val="00AE6304"/>
    <w:rsid w:val="00AE78E9"/>
    <w:rsid w:val="00AF0C30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40734"/>
    <w:rsid w:val="00B40793"/>
    <w:rsid w:val="00B4319D"/>
    <w:rsid w:val="00B43F1F"/>
    <w:rsid w:val="00B55E9D"/>
    <w:rsid w:val="00B576FD"/>
    <w:rsid w:val="00B62F15"/>
    <w:rsid w:val="00B6414E"/>
    <w:rsid w:val="00B6756B"/>
    <w:rsid w:val="00B67FAB"/>
    <w:rsid w:val="00B7140E"/>
    <w:rsid w:val="00B77B06"/>
    <w:rsid w:val="00B81848"/>
    <w:rsid w:val="00B92F5C"/>
    <w:rsid w:val="00B9392B"/>
    <w:rsid w:val="00B93E40"/>
    <w:rsid w:val="00B94054"/>
    <w:rsid w:val="00B949FB"/>
    <w:rsid w:val="00B97263"/>
    <w:rsid w:val="00BA0AD9"/>
    <w:rsid w:val="00BA7548"/>
    <w:rsid w:val="00BB3421"/>
    <w:rsid w:val="00BB4F1B"/>
    <w:rsid w:val="00BB726D"/>
    <w:rsid w:val="00BB7768"/>
    <w:rsid w:val="00BC4F4B"/>
    <w:rsid w:val="00BD38CB"/>
    <w:rsid w:val="00BD7058"/>
    <w:rsid w:val="00BE47F7"/>
    <w:rsid w:val="00BE5DA7"/>
    <w:rsid w:val="00BF29BD"/>
    <w:rsid w:val="00BF2B27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65EF"/>
    <w:rsid w:val="00C60E9A"/>
    <w:rsid w:val="00C62D5F"/>
    <w:rsid w:val="00C800A0"/>
    <w:rsid w:val="00C800A4"/>
    <w:rsid w:val="00C812EC"/>
    <w:rsid w:val="00C8476E"/>
    <w:rsid w:val="00C86B15"/>
    <w:rsid w:val="00C91ECB"/>
    <w:rsid w:val="00CA388C"/>
    <w:rsid w:val="00CB6000"/>
    <w:rsid w:val="00CC22D5"/>
    <w:rsid w:val="00CC4597"/>
    <w:rsid w:val="00CC5B6E"/>
    <w:rsid w:val="00CC7B97"/>
    <w:rsid w:val="00CD1D02"/>
    <w:rsid w:val="00CE07D2"/>
    <w:rsid w:val="00CE37CF"/>
    <w:rsid w:val="00CE52A7"/>
    <w:rsid w:val="00CF6442"/>
    <w:rsid w:val="00D06590"/>
    <w:rsid w:val="00D07544"/>
    <w:rsid w:val="00D11145"/>
    <w:rsid w:val="00D142BC"/>
    <w:rsid w:val="00D153BE"/>
    <w:rsid w:val="00D1644E"/>
    <w:rsid w:val="00D20278"/>
    <w:rsid w:val="00D21B9A"/>
    <w:rsid w:val="00D22F51"/>
    <w:rsid w:val="00D24896"/>
    <w:rsid w:val="00D250ED"/>
    <w:rsid w:val="00D30457"/>
    <w:rsid w:val="00D30688"/>
    <w:rsid w:val="00D32D17"/>
    <w:rsid w:val="00D41174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A37DB"/>
    <w:rsid w:val="00DA64BF"/>
    <w:rsid w:val="00DB4140"/>
    <w:rsid w:val="00DE0101"/>
    <w:rsid w:val="00DE0D31"/>
    <w:rsid w:val="00DF0FB3"/>
    <w:rsid w:val="00DF2DEE"/>
    <w:rsid w:val="00DF7A13"/>
    <w:rsid w:val="00E04FE4"/>
    <w:rsid w:val="00E06623"/>
    <w:rsid w:val="00E12B09"/>
    <w:rsid w:val="00E12B76"/>
    <w:rsid w:val="00E14336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82A7D"/>
    <w:rsid w:val="00E84258"/>
    <w:rsid w:val="00E928CD"/>
    <w:rsid w:val="00EB0399"/>
    <w:rsid w:val="00EB3074"/>
    <w:rsid w:val="00EB3C85"/>
    <w:rsid w:val="00EC1690"/>
    <w:rsid w:val="00EC5A59"/>
    <w:rsid w:val="00EC5D95"/>
    <w:rsid w:val="00ED0259"/>
    <w:rsid w:val="00ED0DC5"/>
    <w:rsid w:val="00EE074A"/>
    <w:rsid w:val="00EE161A"/>
    <w:rsid w:val="00EE3005"/>
    <w:rsid w:val="00EE66C6"/>
    <w:rsid w:val="00EF225F"/>
    <w:rsid w:val="00F01A43"/>
    <w:rsid w:val="00F03BAE"/>
    <w:rsid w:val="00F140D0"/>
    <w:rsid w:val="00F17970"/>
    <w:rsid w:val="00F23761"/>
    <w:rsid w:val="00F23F96"/>
    <w:rsid w:val="00F24574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83CC2"/>
    <w:rsid w:val="00F840C3"/>
    <w:rsid w:val="00F860AF"/>
    <w:rsid w:val="00F939EA"/>
    <w:rsid w:val="00F96228"/>
    <w:rsid w:val="00F96C43"/>
    <w:rsid w:val="00FA36A7"/>
    <w:rsid w:val="00FA3D3B"/>
    <w:rsid w:val="00FA4A39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7E4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970D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70DF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970D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70DF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</Words>
  <Characters>25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0057</dc:creator>
  <cp:keywords/>
  <dc:description/>
  <cp:lastModifiedBy>6620</cp:lastModifiedBy>
  <cp:revision>17</cp:revision>
  <cp:lastPrinted>2012-10-30T05:51:00Z</cp:lastPrinted>
  <dcterms:created xsi:type="dcterms:W3CDTF">2012-10-30T05:20:00Z</dcterms:created>
  <dcterms:modified xsi:type="dcterms:W3CDTF">2012-12-04T14:15:00Z</dcterms:modified>
</cp:coreProperties>
</file>